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682196" w14:textId="77777777" w:rsidR="00B10D04" w:rsidRDefault="00B10D04" w:rsidP="00B10D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HERVY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fl.1488)</w:t>
      </w:r>
    </w:p>
    <w:p w14:paraId="78DD4BC9" w14:textId="77777777" w:rsidR="00B10D04" w:rsidRDefault="00B10D04" w:rsidP="00B10D04">
      <w:pPr>
        <w:pStyle w:val="NoSpacing"/>
        <w:rPr>
          <w:rFonts w:cs="Times New Roman"/>
          <w:szCs w:val="24"/>
        </w:rPr>
      </w:pPr>
    </w:p>
    <w:p w14:paraId="5CB1451F" w14:textId="77777777" w:rsidR="00B10D04" w:rsidRDefault="00B10D04" w:rsidP="00B10D04">
      <w:pPr>
        <w:pStyle w:val="NoSpacing"/>
        <w:rPr>
          <w:rFonts w:cs="Times New Roman"/>
          <w:szCs w:val="24"/>
        </w:rPr>
      </w:pPr>
    </w:p>
    <w:p w14:paraId="17B58DB5" w14:textId="77777777" w:rsidR="00B10D04" w:rsidRDefault="00B10D04" w:rsidP="00B10D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May1488</w:t>
      </w:r>
      <w:r>
        <w:rPr>
          <w:rFonts w:cs="Times New Roman"/>
          <w:szCs w:val="24"/>
        </w:rPr>
        <w:tab/>
        <w:t>Nicholas Philip of West Stow(q.v.) and others granted a tenement in</w:t>
      </w:r>
    </w:p>
    <w:p w14:paraId="2B0A0B42" w14:textId="77777777" w:rsidR="00B10D04" w:rsidRDefault="00B10D04" w:rsidP="00B10D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Hengrave</w:t>
      </w:r>
      <w:proofErr w:type="spellEnd"/>
      <w:r>
        <w:rPr>
          <w:rFonts w:cs="Times New Roman"/>
          <w:szCs w:val="24"/>
        </w:rPr>
        <w:t xml:space="preserve"> to him and others.</w:t>
      </w:r>
    </w:p>
    <w:p w14:paraId="3B5EA6CA" w14:textId="77777777" w:rsidR="00B10D04" w:rsidRDefault="00B10D04" w:rsidP="00B10D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449/2/323)</w:t>
      </w:r>
    </w:p>
    <w:p w14:paraId="3931559F" w14:textId="77777777" w:rsidR="00B10D04" w:rsidRDefault="00B10D04" w:rsidP="00B10D04">
      <w:pPr>
        <w:pStyle w:val="NoSpacing"/>
        <w:rPr>
          <w:rFonts w:cs="Times New Roman"/>
          <w:szCs w:val="24"/>
        </w:rPr>
      </w:pPr>
    </w:p>
    <w:p w14:paraId="34AE7E1E" w14:textId="77777777" w:rsidR="00B10D04" w:rsidRDefault="00B10D04" w:rsidP="00B10D04">
      <w:pPr>
        <w:pStyle w:val="NoSpacing"/>
        <w:rPr>
          <w:rFonts w:cs="Times New Roman"/>
          <w:szCs w:val="24"/>
        </w:rPr>
      </w:pPr>
    </w:p>
    <w:p w14:paraId="25291812" w14:textId="77777777" w:rsidR="00B10D04" w:rsidRDefault="00B10D04" w:rsidP="00B10D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May 2024</w:t>
      </w:r>
    </w:p>
    <w:p w14:paraId="63249F5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DEB934" w14:textId="77777777" w:rsidR="00B10D04" w:rsidRDefault="00B10D04" w:rsidP="009139A6">
      <w:r>
        <w:separator/>
      </w:r>
    </w:p>
  </w:endnote>
  <w:endnote w:type="continuationSeparator" w:id="0">
    <w:p w14:paraId="77DFB5DB" w14:textId="77777777" w:rsidR="00B10D04" w:rsidRDefault="00B10D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AF3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8561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661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05571" w14:textId="77777777" w:rsidR="00B10D04" w:rsidRDefault="00B10D04" w:rsidP="009139A6">
      <w:r>
        <w:separator/>
      </w:r>
    </w:p>
  </w:footnote>
  <w:footnote w:type="continuationSeparator" w:id="0">
    <w:p w14:paraId="2A6DC3F5" w14:textId="77777777" w:rsidR="00B10D04" w:rsidRDefault="00B10D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93A3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B4F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6E33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D04"/>
    <w:rsid w:val="000666E0"/>
    <w:rsid w:val="002510B7"/>
    <w:rsid w:val="00270799"/>
    <w:rsid w:val="005C130B"/>
    <w:rsid w:val="00626889"/>
    <w:rsid w:val="00826F5C"/>
    <w:rsid w:val="009139A6"/>
    <w:rsid w:val="009411C2"/>
    <w:rsid w:val="009448BB"/>
    <w:rsid w:val="00947624"/>
    <w:rsid w:val="00A3176C"/>
    <w:rsid w:val="00AE65F8"/>
    <w:rsid w:val="00B10D04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F4DA0"/>
  <w15:chartTrackingRefBased/>
  <w15:docId w15:val="{8707960C-EB45-4810-A349-21D02A049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2024-05-28T19:48:00Z</dcterms:created>
  <dcterms:modified xsi:type="dcterms:W3CDTF">2024-05-28T19:48:00Z</dcterms:modified>
</cp:coreProperties>
</file>